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8F0C69">
        <w:t>The Royal Summons</w:t>
      </w:r>
      <w:r>
        <w:br/>
      </w:r>
      <w:r>
        <w:br/>
      </w:r>
      <w:r>
        <w:rPr>
          <w:u w:val="single"/>
        </w:rPr>
        <w:t>Genre</w:t>
      </w:r>
      <w:r>
        <w:t xml:space="preserve">: </w:t>
      </w:r>
      <w:r w:rsidR="008F0C69">
        <w:t xml:space="preserve"> Contemporary Romance</w:t>
      </w:r>
      <w:r>
        <w:br/>
      </w:r>
      <w:r>
        <w:br/>
      </w:r>
      <w:r>
        <w:rPr>
          <w:u w:val="single"/>
        </w:rPr>
        <w:t>Setting</w:t>
      </w:r>
      <w:r w:rsidR="00436FB6">
        <w:t>: Modern times, Portugal</w:t>
      </w:r>
    </w:p>
    <w:p w:rsidR="00D07BDC" w:rsidRPr="00540B25" w:rsidRDefault="00D07BDC" w:rsidP="00D07BDC">
      <w:pPr>
        <w:rPr>
          <w:i/>
        </w:rPr>
      </w:pPr>
      <w:r>
        <w:rPr>
          <w:u w:val="single"/>
        </w:rPr>
        <w:t>Plot Summary</w:t>
      </w:r>
      <w:proofErr w:type="gramStart"/>
      <w:r>
        <w:t>:</w:t>
      </w:r>
      <w:proofErr w:type="gramEnd"/>
      <w:r>
        <w:br/>
      </w:r>
      <w:r w:rsidR="00436FB6">
        <w:t>Vera Malone is in Portugal doing a story on the clean-up efforts being undertaken after an oiler runs aground when she meets the very formal Prince Alexandre at the press conference.  After her and a few others are invited to the palace for dinner, there is something about her that catches the prince’s eye, but this is the real world.  Women do not get a happily ever after with their prince.  Or do they?</w:t>
      </w:r>
      <w:r>
        <w:rPr>
          <w:u w:val="single"/>
        </w:rPr>
        <w:br/>
      </w:r>
      <w:r>
        <w:rPr>
          <w:u w:val="single"/>
        </w:rPr>
        <w:br/>
        <w:t>Characters</w:t>
      </w:r>
      <w:proofErr w:type="gramStart"/>
      <w:r>
        <w:t>:</w:t>
      </w:r>
      <w:proofErr w:type="gramEnd"/>
      <w:r>
        <w:br/>
      </w:r>
      <w:r w:rsidR="00436FB6">
        <w:rPr>
          <w:i/>
        </w:rPr>
        <w:t>Vera Malone</w:t>
      </w:r>
      <w:r w:rsidR="00436FB6">
        <w:t xml:space="preserve"> – Vera is a hardworking woman in her early thirties who has been constantly teased by her female friends for her ill luck in her love life.  She is a carefree woman who likes a glass of wine and a good time, as long as she can still get to work in the morning.  She is accustomed to life in her Los Angeles flat and considers herself very learned in the world.</w:t>
      </w:r>
      <w:r w:rsidR="00436FB6">
        <w:br/>
      </w:r>
      <w:r w:rsidR="00436FB6">
        <w:br/>
      </w:r>
      <w:r w:rsidR="00230835">
        <w:rPr>
          <w:i/>
        </w:rPr>
        <w:t xml:space="preserve">Crown </w:t>
      </w:r>
      <w:r w:rsidR="00436FB6" w:rsidRPr="00436FB6">
        <w:rPr>
          <w:i/>
        </w:rPr>
        <w:t xml:space="preserve">Prince Alexandre Cristiano </w:t>
      </w:r>
      <w:proofErr w:type="spellStart"/>
      <w:r w:rsidR="00436FB6" w:rsidRPr="00436FB6">
        <w:rPr>
          <w:i/>
        </w:rPr>
        <w:t>Serafim</w:t>
      </w:r>
      <w:proofErr w:type="spellEnd"/>
      <w:r w:rsidR="00436FB6">
        <w:t xml:space="preserve"> </w:t>
      </w:r>
      <w:proofErr w:type="gramStart"/>
      <w:r w:rsidR="00436FB6">
        <w:t>-  Prince</w:t>
      </w:r>
      <w:proofErr w:type="gramEnd"/>
      <w:r w:rsidR="00436FB6">
        <w:t xml:space="preserve"> Alexandre is the Heir to the throne of Portugal.  He is a very reserved man in his mid-thirties who has been involved with diplomatic affirms since his early teenaged years.  Alexandre is incredibly formal and embarrasses easily.  He understands that the family comes before even else, even his love life.</w:t>
      </w:r>
      <w:r>
        <w:br/>
      </w:r>
      <w:r>
        <w:br/>
      </w:r>
      <w:r>
        <w:rPr>
          <w:u w:val="single"/>
        </w:rPr>
        <w:t>Exposition</w:t>
      </w:r>
      <w:proofErr w:type="gramStart"/>
      <w:r>
        <w:t>:</w:t>
      </w:r>
      <w:proofErr w:type="gramEnd"/>
      <w:r>
        <w:br/>
      </w:r>
      <w:r w:rsidR="00436FB6">
        <w:t xml:space="preserve">Vera Malone is </w:t>
      </w:r>
      <w:r w:rsidR="00540B25">
        <w:t>excited to be in Portugal for yet another international story.  After the Portuguese oiler ship,</w:t>
      </w:r>
      <w:r w:rsidR="00540B25">
        <w:rPr>
          <w:i/>
        </w:rPr>
        <w:t xml:space="preserve"> </w:t>
      </w:r>
      <w:r w:rsidR="00540B25">
        <w:t xml:space="preserve">the </w:t>
      </w:r>
      <w:proofErr w:type="spellStart"/>
      <w:proofErr w:type="gramStart"/>
      <w:r w:rsidR="00540B25">
        <w:rPr>
          <w:i/>
        </w:rPr>
        <w:t>Sesio</w:t>
      </w:r>
      <w:proofErr w:type="spellEnd"/>
      <w:r w:rsidR="00540B25">
        <w:t>,</w:t>
      </w:r>
      <w:proofErr w:type="gramEnd"/>
      <w:r w:rsidR="00540B25">
        <w:t xml:space="preserve"> runs aground off the coast of a major tourist resort, both the Portuguese federal government and the royal family get involved in the clean-up efforts.  Prince Alexandre is there to represent the best interests of the families affected in the tourist town of </w:t>
      </w:r>
      <w:proofErr w:type="spellStart"/>
      <w:r w:rsidR="00540B25">
        <w:t>Branca</w:t>
      </w:r>
      <w:proofErr w:type="spellEnd"/>
      <w:r w:rsidR="00540B25">
        <w:t xml:space="preserve"> Campo.  Vera and the other reporters are given opportunities to ask a few questions, but are told that the prince must leave to attend a meeting with the small business owners of </w:t>
      </w:r>
      <w:proofErr w:type="spellStart"/>
      <w:r w:rsidR="00540B25">
        <w:t>Branca</w:t>
      </w:r>
      <w:proofErr w:type="spellEnd"/>
      <w:r w:rsidR="00540B25">
        <w:t xml:space="preserve"> Campo.  Vera and the other reporters are invited to a formal dinner at the palace where they will have more opportunities to ask the prince questions.</w:t>
      </w:r>
      <w:r w:rsidR="00540B25">
        <w:rPr>
          <w:i/>
        </w:rPr>
        <w:t xml:space="preserve"> </w:t>
      </w:r>
    </w:p>
    <w:p w:rsidR="00D07BDC" w:rsidRPr="000D7101" w:rsidRDefault="00D07BDC" w:rsidP="00D07BDC">
      <w:r>
        <w:rPr>
          <w:u w:val="single"/>
        </w:rPr>
        <w:t>Raising Action</w:t>
      </w:r>
      <w:proofErr w:type="gramStart"/>
      <w:r>
        <w:t>:</w:t>
      </w:r>
      <w:proofErr w:type="gramEnd"/>
      <w:r>
        <w:br/>
      </w:r>
      <w:r w:rsidR="00540B25">
        <w:t>The dinner at the palace goes well, with all of the reporters having opportunities to ask all of their questions to the prince.  The reporters begin to get off-topic, instead asking about numerous tales of royal gossip revolving around the throne.  The prince politely dismisses the questions, but the reporters persist.  Vera gets annoyed and redirects the conversation back to the oil spill.</w:t>
      </w:r>
      <w:r w:rsidR="00540B25">
        <w:br/>
        <w:t xml:space="preserve">After the dinner, a servant asks Vera to stay.  When everyone leaves, the prince invites her to the sitting room, where he thanks her for her help during the interview.  She gets a little flustered over him doing this and knocks over a vase.  The prince is polite and tells her that it was not one of the antique ones, so she is safe.  He tells her that she is the only reporter that has gained his respect and that he would gladly </w:t>
      </w:r>
      <w:r w:rsidR="00540B25">
        <w:lastRenderedPageBreak/>
        <w:t>answer one final round of questions the next day during a lunch.  He tells her that the rest of his family will be in attendance.</w:t>
      </w:r>
      <w:r w:rsidR="00540B25">
        <w:br/>
        <w:t>Nervous as ever, Vera decides that she wishes to impress the royal family.  She picks up the largest bouquet of white lilies and red roses that her compan</w:t>
      </w:r>
      <w:r w:rsidR="00230835">
        <w:t>y would allow her to purchase.  When she arrives with them, the queen makes an effort to not meet her eye and one of the princesses giggle.  Vera goes to sit down, but is given a warning sound from one of the servants.  After the family sits, the servant nods for Vera to follow.  Famished, Vera sneaks a nibble of bread, which makes the princesses laugh again.</w:t>
      </w:r>
      <w:r w:rsidR="00230835">
        <w:br/>
        <w:t>The king and queen did not speak much to Vera during the lunch.  After the king and queen leave, one of the princesses run up to Vera and tells her that she should be a comedian.  Vera is confused and the prince leads her away.  He explains that her behavior would have been considered very rude if she were not American.  Also, lilies are brought for funerals and red is the color of revolution.  The flowers were not a good gift for a king and queen.</w:t>
      </w:r>
      <w:r w:rsidR="00230835">
        <w:br/>
        <w:t>When Vera starts laughing, the prince is startled.  They spend the rest of the day together with the prince seeming to find excuses to end their “interview”.  The night ends with Vera excitedly calling her girlfriend to tell her about Vera’s day with the prince.</w:t>
      </w:r>
      <w:r w:rsidR="00230835">
        <w:br/>
        <w:t xml:space="preserve">Over the next few days, the prince remains very busy with the clean-up efforts with Vera equally busy with her news reports.  They do spend just about every night together until they are intimate lovers.  </w:t>
      </w:r>
      <w:r>
        <w:br/>
      </w:r>
      <w:r>
        <w:br/>
      </w:r>
      <w:r>
        <w:rPr>
          <w:u w:val="single"/>
        </w:rPr>
        <w:t>Climax</w:t>
      </w:r>
      <w:r>
        <w:br/>
      </w:r>
      <w:r w:rsidR="00230835">
        <w:t xml:space="preserve">Vera is summoned to the palace one morning and she thinks that it is the prince again.  She dresses up and appears, only to find that she is alone with the queen.  The queen boldly tells Vera that the royal family has one son and that is Alexandre.  </w:t>
      </w:r>
      <w:r w:rsidR="00DD0AF8">
        <w:t xml:space="preserve">Alexandre is supposed to marry a niece of the king of Switzerland.  Arraigned marriages are not law anymore, but the queen says that most of the royal families still wish to keep royal blood </w:t>
      </w:r>
      <w:proofErr w:type="gramStart"/>
      <w:r w:rsidR="00DD0AF8">
        <w:t>royal</w:t>
      </w:r>
      <w:proofErr w:type="gramEnd"/>
      <w:r w:rsidR="00DD0AF8">
        <w:t>.  The queen forbids Vera to see the prince again.</w:t>
      </w:r>
      <w:r w:rsidR="00DD0AF8">
        <w:br/>
        <w:t>Vera is perplexed, but determined.  Coming from the United States, she does not see how the queen’s orders can make a difference in her relationship with the prince.  That night, when the prince summons her, she tells him about her meeting with the queen.  The prince is not surprised.  He remains conflicted for a while but finally concludes that his mother’s anger is worth having Vera in his life.</w:t>
      </w:r>
      <w:r w:rsidR="00DD0AF8">
        <w:br/>
        <w:t xml:space="preserve">The queen gets back at the lovers by declaring that Alexandre cannot assume the role as king unless he married someone of royalty.  </w:t>
      </w:r>
      <w:r w:rsidR="00BE2C01">
        <w:t>At this point, the prince is frightened because, though he is very educated, he fears what will happen to him once he runs out of money.  Vera feels that this is too much to ask of him and tells him to keep the throne.</w:t>
      </w:r>
      <w:r w:rsidR="00BE2C01">
        <w:br/>
        <w:t xml:space="preserve">Vera calls her girlfriend to tell her the news.  Both women are upset.  Vera and her crew prepare to go to the airport to return to the United States.  However, their cab is not there.  Instead, it is the prince’s driver and the prince is waiting for her.  He seems half-mad, but he is smiling.  He tells her that he told the queen that he would rather live in exile than to live the lonely life of a loveless king.  He says that he has enough money to get himself settled, but he would eventually need a job.  Doing what?  He </w:t>
      </w:r>
      <w:proofErr w:type="gramStart"/>
      <w:r w:rsidR="00BE2C01">
        <w:t>does  not</w:t>
      </w:r>
      <w:proofErr w:type="gramEnd"/>
      <w:r w:rsidR="00BE2C01">
        <w:t xml:space="preserve"> know.  He gets on his knee and tells her that he wishes to marry her and asks if she would accept someone who is no longer a prince.  She does.</w:t>
      </w:r>
      <w:r w:rsidR="00230835">
        <w:t xml:space="preserve"> </w:t>
      </w:r>
      <w:r>
        <w:br/>
      </w:r>
      <w:r>
        <w:br/>
      </w:r>
      <w:r>
        <w:rPr>
          <w:u w:val="single"/>
        </w:rPr>
        <w:t>Falling Action</w:t>
      </w:r>
      <w:proofErr w:type="gramStart"/>
      <w:r>
        <w:t>:</w:t>
      </w:r>
      <w:proofErr w:type="gramEnd"/>
      <w:r w:rsidR="00BE2C01">
        <w:br/>
      </w:r>
      <w:r w:rsidR="00BE2C01">
        <w:lastRenderedPageBreak/>
        <w:t xml:space="preserve">The story ends with Alexandre and Vera sharing an apartment in New York City.  Alexandre is a successful author who writes fictional tales about modern court life.  He is a New York Times bestseller.  </w:t>
      </w:r>
      <w:bookmarkStart w:id="0" w:name="_GoBack"/>
      <w:bookmarkEnd w:id="0"/>
      <w:r w:rsidR="00BE2C01">
        <w:t xml:space="preserve">A few years after they left Portugal, they are invited to the wedding of one of the princesses.  They happily go as Mr. and Mrs. Alexandre </w:t>
      </w:r>
      <w:proofErr w:type="spellStart"/>
      <w:r w:rsidR="00BE2C01">
        <w:t>Serafim</w:t>
      </w:r>
      <w:proofErr w:type="spellEnd"/>
      <w:r w:rsidR="00BE2C01">
        <w:t>.</w:t>
      </w:r>
      <w:r>
        <w:br/>
      </w:r>
      <w:r>
        <w:br/>
      </w:r>
    </w:p>
    <w:p w:rsidR="00D07BDC" w:rsidRDefault="00D07BDC" w:rsidP="00D07BDC"/>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C69"/>
    <w:rsid w:val="00230835"/>
    <w:rsid w:val="00436FB6"/>
    <w:rsid w:val="00540B25"/>
    <w:rsid w:val="008F0C69"/>
    <w:rsid w:val="00BE2C01"/>
    <w:rsid w:val="00D07BDC"/>
    <w:rsid w:val="00DD0AF8"/>
    <w:rsid w:val="00EC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120DBD4-2969-48C1-BAA3-561AC6E4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plottemplate</Template>
  <TotalTime>71</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2</cp:revision>
  <dcterms:created xsi:type="dcterms:W3CDTF">2014-02-28T03:33:00Z</dcterms:created>
  <dcterms:modified xsi:type="dcterms:W3CDTF">2014-02-28T05:22:00Z</dcterms:modified>
</cp:coreProperties>
</file>